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F7" w:rsidRPr="00C80D71" w:rsidRDefault="00E850F7" w:rsidP="00520BD5">
      <w:pPr>
        <w:pStyle w:val="Heading4"/>
        <w:ind w:right="-48"/>
        <w:jc w:val="right"/>
        <w:rPr>
          <w:b w:val="0"/>
          <w:sz w:val="24"/>
        </w:rPr>
      </w:pPr>
      <w:r w:rsidRPr="00C80D71">
        <w:rPr>
          <w:b w:val="0"/>
          <w:sz w:val="24"/>
        </w:rPr>
        <w:t xml:space="preserve">Приложение </w:t>
      </w:r>
      <w:r>
        <w:rPr>
          <w:b w:val="0"/>
          <w:sz w:val="24"/>
        </w:rPr>
        <w:t>13</w:t>
      </w:r>
      <w:r w:rsidRPr="00C80D71">
        <w:rPr>
          <w:b w:val="0"/>
          <w:sz w:val="24"/>
        </w:rPr>
        <w:t xml:space="preserve"> </w:t>
      </w:r>
    </w:p>
    <w:p w:rsidR="00E850F7" w:rsidRPr="00C80D71" w:rsidRDefault="00E850F7" w:rsidP="00520BD5">
      <w:pPr>
        <w:jc w:val="right"/>
      </w:pPr>
      <w:r w:rsidRPr="00C80D71">
        <w:t>к решению Собрания депутатов</w:t>
      </w:r>
    </w:p>
    <w:p w:rsidR="00E850F7" w:rsidRDefault="00E850F7" w:rsidP="00520BD5">
      <w:pPr>
        <w:jc w:val="right"/>
      </w:pPr>
      <w:r w:rsidRPr="00C80D71">
        <w:t xml:space="preserve">«О бюджете </w:t>
      </w:r>
      <w:r>
        <w:t>Гашунского сельского поселения</w:t>
      </w:r>
    </w:p>
    <w:p w:rsidR="00E850F7" w:rsidRDefault="00E850F7" w:rsidP="00520BD5">
      <w:pPr>
        <w:jc w:val="right"/>
        <w:rPr>
          <w:sz w:val="28"/>
          <w:szCs w:val="28"/>
        </w:rPr>
      </w:pPr>
      <w:r w:rsidRPr="00C80D71">
        <w:t>Зимовниковского района на 201</w:t>
      </w:r>
      <w:r>
        <w:t>7</w:t>
      </w:r>
      <w:r w:rsidRPr="00C80D71">
        <w:t xml:space="preserve"> год</w:t>
      </w:r>
    </w:p>
    <w:p w:rsidR="00E850F7" w:rsidRPr="00F847A8" w:rsidRDefault="00E850F7" w:rsidP="00520BD5">
      <w:pPr>
        <w:jc w:val="right"/>
      </w:pPr>
      <w:r w:rsidRPr="00F847A8">
        <w:t>и на плановый период 2018 и 2019 годов»</w:t>
      </w:r>
    </w:p>
    <w:p w:rsidR="00E850F7" w:rsidRPr="00C80D71" w:rsidRDefault="00E850F7" w:rsidP="00520BD5">
      <w:pPr>
        <w:jc w:val="center"/>
      </w:pPr>
    </w:p>
    <w:p w:rsidR="00E850F7" w:rsidRPr="00C80D71" w:rsidRDefault="00E850F7" w:rsidP="00520BD5">
      <w:pPr>
        <w:jc w:val="center"/>
      </w:pPr>
      <w:r w:rsidRPr="00C80D71">
        <w:t>Распределение бюджетных ассигнований по целевым статьям</w:t>
      </w:r>
    </w:p>
    <w:p w:rsidR="00E850F7" w:rsidRPr="00C80D71" w:rsidRDefault="00E850F7" w:rsidP="00520BD5">
      <w:pPr>
        <w:jc w:val="center"/>
      </w:pPr>
      <w:r w:rsidRPr="00C80D71">
        <w:t xml:space="preserve">(муниципальным программам </w:t>
      </w:r>
      <w:r>
        <w:t>Гашунского сельского поселения</w:t>
      </w:r>
    </w:p>
    <w:p w:rsidR="00E850F7" w:rsidRPr="00C80D71" w:rsidRDefault="00E850F7" w:rsidP="00520BD5">
      <w:pPr>
        <w:jc w:val="center"/>
      </w:pPr>
      <w:r w:rsidRPr="00C80D71">
        <w:t>и непрограммным направлениям деятельности),</w:t>
      </w:r>
    </w:p>
    <w:p w:rsidR="00E850F7" w:rsidRDefault="00E850F7" w:rsidP="00520BD5">
      <w:pPr>
        <w:jc w:val="center"/>
      </w:pPr>
      <w:r w:rsidRPr="000E565C">
        <w:t xml:space="preserve">группам и подгруппам видов расходов, разделам, подразделам </w:t>
      </w:r>
    </w:p>
    <w:p w:rsidR="00E850F7" w:rsidRPr="00C80D71" w:rsidRDefault="00E850F7" w:rsidP="00520BD5">
      <w:pPr>
        <w:jc w:val="center"/>
      </w:pPr>
      <w:r w:rsidRPr="000E565C">
        <w:t>классификации расходов бюджетов</w:t>
      </w:r>
      <w:r>
        <w:rPr>
          <w:b/>
          <w:sz w:val="28"/>
          <w:szCs w:val="28"/>
        </w:rPr>
        <w:t xml:space="preserve"> </w:t>
      </w:r>
      <w:r w:rsidRPr="00C80D71">
        <w:t xml:space="preserve">на </w:t>
      </w:r>
      <w:r>
        <w:t xml:space="preserve">плановый период </w:t>
      </w:r>
      <w:r w:rsidRPr="00C80D71">
        <w:t>201</w:t>
      </w:r>
      <w:r>
        <w:t>8 и 2019 годов</w:t>
      </w:r>
    </w:p>
    <w:p w:rsidR="00E850F7" w:rsidRPr="00C80D71" w:rsidRDefault="00E850F7" w:rsidP="00520BD5">
      <w:pPr>
        <w:jc w:val="right"/>
      </w:pPr>
      <w:r w:rsidRPr="00C80D71">
        <w:t>(тыс. рублей)</w:t>
      </w:r>
    </w:p>
    <w:tbl>
      <w:tblPr>
        <w:tblW w:w="10690" w:type="dxa"/>
        <w:tblInd w:w="95" w:type="dxa"/>
        <w:tblLook w:val="00A0"/>
      </w:tblPr>
      <w:tblGrid>
        <w:gridCol w:w="4408"/>
        <w:gridCol w:w="1701"/>
        <w:gridCol w:w="708"/>
        <w:gridCol w:w="567"/>
        <w:gridCol w:w="567"/>
        <w:gridCol w:w="1390"/>
        <w:gridCol w:w="1349"/>
      </w:tblGrid>
      <w:tr w:rsidR="00E850F7" w:rsidRPr="003E351E" w:rsidTr="00F55FCC">
        <w:trPr>
          <w:trHeight w:val="363"/>
        </w:trPr>
        <w:tc>
          <w:tcPr>
            <w:tcW w:w="4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E850F7" w:rsidRPr="003E351E" w:rsidRDefault="00E850F7" w:rsidP="003E351E">
            <w:pPr>
              <w:jc w:val="center"/>
              <w:rPr>
                <w:b/>
                <w:bCs/>
                <w:color w:val="000000"/>
              </w:rPr>
            </w:pPr>
            <w:r w:rsidRPr="003E351E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E850F7" w:rsidRPr="003E351E" w:rsidRDefault="00E850F7" w:rsidP="003E351E">
            <w:pPr>
              <w:jc w:val="center"/>
              <w:rPr>
                <w:b/>
                <w:bCs/>
                <w:color w:val="000000"/>
              </w:rPr>
            </w:pPr>
            <w:r w:rsidRPr="003E351E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E850F7" w:rsidRPr="003E351E" w:rsidRDefault="00E850F7" w:rsidP="003E351E">
            <w:pPr>
              <w:jc w:val="center"/>
              <w:rPr>
                <w:b/>
                <w:bCs/>
                <w:color w:val="000000"/>
              </w:rPr>
            </w:pPr>
            <w:r w:rsidRPr="003E351E">
              <w:rPr>
                <w:b/>
                <w:bCs/>
                <w:color w:val="000000"/>
              </w:rPr>
              <w:t>ВР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E850F7" w:rsidRPr="003E351E" w:rsidRDefault="00E850F7" w:rsidP="003E351E">
            <w:pPr>
              <w:jc w:val="center"/>
              <w:rPr>
                <w:b/>
                <w:bCs/>
                <w:color w:val="000000"/>
              </w:rPr>
            </w:pPr>
            <w:r w:rsidRPr="003E351E">
              <w:rPr>
                <w:b/>
                <w:bCs/>
                <w:color w:val="00000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E850F7" w:rsidRPr="003E351E" w:rsidRDefault="00E850F7" w:rsidP="003E351E">
            <w:pPr>
              <w:jc w:val="center"/>
              <w:rPr>
                <w:b/>
                <w:bCs/>
                <w:color w:val="000000"/>
              </w:rPr>
            </w:pPr>
            <w:r w:rsidRPr="003E351E">
              <w:rPr>
                <w:b/>
                <w:bCs/>
                <w:color w:val="000000"/>
              </w:rPr>
              <w:t>ПР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50F7" w:rsidRPr="002A7AFA" w:rsidRDefault="00E850F7" w:rsidP="003E351E">
            <w:pPr>
              <w:jc w:val="center"/>
              <w:rPr>
                <w:b/>
                <w:bCs/>
                <w:color w:val="000000"/>
              </w:rPr>
            </w:pPr>
            <w:r w:rsidRPr="002A7AFA">
              <w:rPr>
                <w:b/>
                <w:bCs/>
                <w:color w:val="000000"/>
              </w:rPr>
              <w:t>Плановый период</w:t>
            </w:r>
          </w:p>
        </w:tc>
      </w:tr>
      <w:tr w:rsidR="00E850F7" w:rsidRPr="003E351E" w:rsidTr="00F55FCC">
        <w:trPr>
          <w:trHeight w:val="290"/>
        </w:trPr>
        <w:tc>
          <w:tcPr>
            <w:tcW w:w="4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50F7" w:rsidRPr="003E351E" w:rsidRDefault="00E850F7" w:rsidP="003E35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50F7" w:rsidRPr="003E351E" w:rsidRDefault="00E850F7" w:rsidP="003E35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50F7" w:rsidRPr="003E351E" w:rsidRDefault="00E850F7" w:rsidP="003E35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50F7" w:rsidRPr="003E351E" w:rsidRDefault="00E850F7" w:rsidP="003E35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50F7" w:rsidRPr="003E351E" w:rsidRDefault="00E850F7" w:rsidP="003E351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850F7" w:rsidRPr="002A7AFA" w:rsidRDefault="00E850F7" w:rsidP="003E351E">
            <w:pPr>
              <w:jc w:val="center"/>
              <w:rPr>
                <w:b/>
                <w:bCs/>
                <w:color w:val="000000"/>
              </w:rPr>
            </w:pPr>
            <w:r w:rsidRPr="002A7AFA">
              <w:rPr>
                <w:b/>
                <w:bCs/>
                <w:color w:val="000000"/>
              </w:rPr>
              <w:t>2018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50F7" w:rsidRPr="002A7AFA" w:rsidRDefault="00E850F7" w:rsidP="003E351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2019</w:t>
            </w:r>
          </w:p>
        </w:tc>
      </w:tr>
      <w:tr w:rsidR="00E850F7" w:rsidRPr="003E351E" w:rsidTr="00F55FCC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bookmarkStart w:id="0" w:name="RANGE!A13:F68"/>
            <w:bookmarkEnd w:id="0"/>
            <w: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5 045,0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5 045,3</w:t>
            </w:r>
          </w:p>
        </w:tc>
      </w:tr>
      <w:tr w:rsidR="00E850F7" w:rsidRPr="003E351E" w:rsidTr="00F55FCC">
        <w:trPr>
          <w:trHeight w:val="87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Муниципальная целевая программа "Обеспечение качественными жилищно-коммунальными услугами населения Гашунского сельского поселения в 2014-2020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01 0 00 00000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2A7AFA">
            <w:pPr>
              <w:jc w:val="right"/>
            </w:pPr>
            <w:r>
              <w:t>115,6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13DF6">
            <w:pPr>
              <w:jc w:val="right"/>
            </w:pPr>
            <w:r>
              <w:t>121,6</w:t>
            </w:r>
          </w:p>
        </w:tc>
      </w:tr>
      <w:tr w:rsidR="00E850F7" w:rsidRPr="003E351E" w:rsidTr="00F55FCC">
        <w:trPr>
          <w:trHeight w:val="84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Подпрограмма " Обеспечение комплексного подхода к решению вопросов благоустройства поселения"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01 1 00 00000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1F5E74">
            <w:pPr>
              <w:jc w:val="right"/>
            </w:pPr>
            <w:r>
              <w:t>115,6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1F5E74">
            <w:pPr>
              <w:jc w:val="right"/>
            </w:pPr>
            <w:r>
              <w:t>121,6</w:t>
            </w:r>
          </w:p>
        </w:tc>
      </w:tr>
      <w:tr w:rsidR="00E850F7" w:rsidRPr="003E351E" w:rsidTr="00F55FCC">
        <w:trPr>
          <w:trHeight w:val="253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Мероприятия по благоустройству территории в рамках подпрограммы "Обеспечение комплексного подхода к решению вопросов благоустройства поселения" муниципальной программы "Обеспечение качественными жилищно- коммунальными услугами населения Гашунского сельского поселения в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01 1 00 26020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1F5E74">
            <w:pPr>
              <w:jc w:val="right"/>
            </w:pPr>
            <w:r>
              <w:t>115,6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1F5E74">
            <w:pPr>
              <w:jc w:val="right"/>
            </w:pPr>
            <w:r>
              <w:t>121,6</w:t>
            </w:r>
          </w:p>
        </w:tc>
      </w:tr>
      <w:tr w:rsidR="00E850F7" w:rsidRPr="003E351E" w:rsidTr="00F55FCC">
        <w:trPr>
          <w:trHeight w:val="84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Муниципальная целевая программа Гашунского сельского поселения "Развитие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4B70D7">
            <w:r w:rsidRPr="003E351E">
              <w:t>0</w:t>
            </w:r>
            <w:r>
              <w:t>3</w:t>
            </w:r>
            <w:r w:rsidRPr="003E351E">
              <w:t xml:space="preserve">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999,1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999,1</w:t>
            </w:r>
          </w:p>
        </w:tc>
      </w:tr>
      <w:tr w:rsidR="00E850F7" w:rsidRPr="003E351E" w:rsidTr="00F55FCC">
        <w:trPr>
          <w:trHeight w:val="75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Подпрограмма "Развитие материальной технической базы учреждений культуры"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4B70D7">
            <w:r w:rsidRPr="003E351E">
              <w:t>0</w:t>
            </w:r>
            <w:r>
              <w:t>3</w:t>
            </w:r>
            <w:r w:rsidRPr="003E351E">
              <w:t xml:space="preserve"> 1 00 00000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B26A0">
            <w:pPr>
              <w:jc w:val="right"/>
            </w:pPr>
            <w:r>
              <w:t>999,1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B26A0">
            <w:pPr>
              <w:jc w:val="right"/>
            </w:pPr>
            <w:r>
              <w:t>999,1</w:t>
            </w:r>
          </w:p>
        </w:tc>
      </w:tr>
      <w:tr w:rsidR="00E850F7" w:rsidRPr="003E351E" w:rsidTr="00F55FCC">
        <w:trPr>
          <w:trHeight w:val="70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 xml:space="preserve"> Расходы на обеспечение деятельности (оказание услуг) в рамках подпрограммы "Развитие материальной технической базы учреждений культуры" муниципальной целевой программы Гашунского сельского поселения "Развитие культуры"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4B70D7">
            <w:r w:rsidRPr="003E351E">
              <w:t>0</w:t>
            </w:r>
            <w:r>
              <w:t>3</w:t>
            </w:r>
            <w:r w:rsidRPr="003E351E">
              <w:t xml:space="preserve"> 1 00 </w:t>
            </w:r>
            <w:r>
              <w:t>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>
              <w:t>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B26A0">
            <w:pPr>
              <w:jc w:val="right"/>
            </w:pPr>
            <w:r>
              <w:t>999,1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B26A0">
            <w:pPr>
              <w:jc w:val="right"/>
            </w:pPr>
            <w:r>
              <w:t>999,1</w:t>
            </w:r>
          </w:p>
        </w:tc>
      </w:tr>
      <w:tr w:rsidR="00E850F7" w:rsidRPr="003E351E" w:rsidTr="002A7AFA">
        <w:trPr>
          <w:trHeight w:val="55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Муниципальная целевая программа Гашунского сельского поселения "Развитие физической культуры и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4B70D7">
            <w:r w:rsidRPr="003E351E">
              <w:t>0</w:t>
            </w:r>
            <w:r>
              <w:t>4</w:t>
            </w:r>
            <w:r w:rsidRPr="003E351E">
              <w:t xml:space="preserve"> </w:t>
            </w:r>
            <w:r>
              <w:t>0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10,0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 w:rsidRPr="003E351E">
              <w:t>10,0</w:t>
            </w:r>
          </w:p>
        </w:tc>
      </w:tr>
      <w:tr w:rsidR="00E850F7" w:rsidRPr="003E351E" w:rsidTr="004B70D7">
        <w:trPr>
          <w:trHeight w:val="70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4B70D7">
            <w:r w:rsidRPr="003E351E">
              <w:t>0</w:t>
            </w:r>
            <w:r>
              <w:t>4</w:t>
            </w:r>
            <w:r w:rsidRPr="003E351E">
              <w:t xml:space="preserve"> </w:t>
            </w:r>
            <w:r>
              <w:t>1</w:t>
            </w:r>
            <w:r w:rsidRPr="003E351E">
              <w:t xml:space="preserve"> 00 </w:t>
            </w:r>
            <w:r>
              <w:t>0000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10,0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 w:rsidRPr="003E351E">
              <w:t>10,0</w:t>
            </w:r>
          </w:p>
        </w:tc>
      </w:tr>
      <w:tr w:rsidR="00E850F7" w:rsidRPr="003E351E" w:rsidTr="002A7AFA">
        <w:trPr>
          <w:trHeight w:val="82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4B70D7">
            <w:r w:rsidRPr="003E351E">
              <w:t>0</w:t>
            </w:r>
            <w:r>
              <w:t>4</w:t>
            </w:r>
            <w:r w:rsidRPr="003E351E">
              <w:t xml:space="preserve"> </w:t>
            </w:r>
            <w:r>
              <w:t>1</w:t>
            </w:r>
            <w:r w:rsidRPr="003E351E">
              <w:t xml:space="preserve"> 00 </w:t>
            </w:r>
            <w:r>
              <w:t>2603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02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10,0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 w:rsidRPr="003E351E">
              <w:t>10,0</w:t>
            </w:r>
          </w:p>
        </w:tc>
      </w:tr>
      <w:tr w:rsidR="00E850F7" w:rsidRPr="003E351E" w:rsidTr="004B70D7">
        <w:trPr>
          <w:trHeight w:val="160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Муниципальная программа Гашунское сельское поселение "Обеспечение общественного порядка и противодействие преступности на 2014-2020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4B70D7">
            <w:r w:rsidRPr="003E351E">
              <w:t>0</w:t>
            </w:r>
            <w:r>
              <w:t>5</w:t>
            </w:r>
            <w:r w:rsidRPr="003E351E">
              <w:t xml:space="preserve"> </w:t>
            </w:r>
            <w:r>
              <w:t>0</w:t>
            </w:r>
            <w:r w:rsidRPr="003E351E">
              <w:t xml:space="preserve"> 00 </w:t>
            </w:r>
            <w:r>
              <w:t>0000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4,0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4,0</w:t>
            </w:r>
          </w:p>
        </w:tc>
      </w:tr>
      <w:tr w:rsidR="00E850F7" w:rsidRPr="003E351E" w:rsidTr="002A7AFA">
        <w:trPr>
          <w:trHeight w:val="56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Подпрограмма "Противодействие коррупции в Гашунском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4B70D7">
            <w:r w:rsidRPr="003E351E">
              <w:t>0</w:t>
            </w:r>
            <w:r>
              <w:t>5</w:t>
            </w:r>
            <w:r w:rsidRPr="003E351E">
              <w:t xml:space="preserve"> </w:t>
            </w:r>
            <w:r>
              <w:t>1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2A7AFA" w:rsidRDefault="00E850F7" w:rsidP="00F55FCC">
            <w:pPr>
              <w:jc w:val="right"/>
            </w:pPr>
            <w:r>
              <w:t>1,0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2A7AFA" w:rsidRDefault="00E850F7" w:rsidP="002A7AFA">
            <w:pPr>
              <w:jc w:val="right"/>
            </w:pPr>
            <w:r>
              <w:t>1,0</w:t>
            </w:r>
          </w:p>
        </w:tc>
      </w:tr>
      <w:tr w:rsidR="00E850F7" w:rsidRPr="003E351E" w:rsidTr="002A7AFA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 в Гашунском сельском поселении" муниципальной программы Гашунского сельского поселения "Обеспечение общественного порядка и противодействие преступности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4B70D7">
            <w:r w:rsidRPr="003E351E">
              <w:t>0</w:t>
            </w:r>
            <w:r>
              <w:t>5</w:t>
            </w:r>
            <w:r w:rsidRPr="003E351E">
              <w:t xml:space="preserve"> 1 00 </w:t>
            </w:r>
            <w:r>
              <w:t>2605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2A7AFA" w:rsidRDefault="00E850F7" w:rsidP="00F13DF6">
            <w:pPr>
              <w:jc w:val="right"/>
            </w:pPr>
            <w:r>
              <w:t>1,0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2A7AFA" w:rsidRDefault="00E850F7" w:rsidP="00F13DF6">
            <w:pPr>
              <w:jc w:val="right"/>
            </w:pPr>
            <w:r>
              <w:t>1,0</w:t>
            </w:r>
          </w:p>
        </w:tc>
      </w:tr>
      <w:tr w:rsidR="00E850F7" w:rsidRPr="003E351E" w:rsidTr="004B70D7">
        <w:trPr>
          <w:trHeight w:val="948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Подпрограмма "Профилактика экстремизма и терроризма в Гашунском сельском поселении"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4B70D7">
            <w:r w:rsidRPr="003E351E">
              <w:t>0</w:t>
            </w:r>
            <w:r>
              <w:t>5</w:t>
            </w:r>
            <w:r w:rsidRPr="003E351E">
              <w:t xml:space="preserve"> </w:t>
            </w:r>
            <w:r>
              <w:t>2</w:t>
            </w:r>
            <w:r w:rsidRPr="003E351E">
              <w:t xml:space="preserve"> 00 00</w:t>
            </w:r>
            <w:r>
              <w:t>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2A7AFA" w:rsidRDefault="00E850F7" w:rsidP="00F13DF6">
            <w:pPr>
              <w:jc w:val="right"/>
            </w:pPr>
            <w:r>
              <w:t>1,0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2A7AFA" w:rsidRDefault="00E850F7" w:rsidP="00F13DF6">
            <w:pPr>
              <w:jc w:val="right"/>
            </w:pPr>
            <w:r>
              <w:t>1,0</w:t>
            </w:r>
          </w:p>
        </w:tc>
      </w:tr>
      <w:tr w:rsidR="00E850F7" w:rsidRPr="003E351E" w:rsidTr="00B83535">
        <w:trPr>
          <w:trHeight w:val="41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 в Гашунском сельском поселении" муниципальной программы Гашунского сельского поселения "Обеспечение общественного порядка и противодействие преступности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B83535">
            <w:r w:rsidRPr="003E351E">
              <w:t xml:space="preserve">05 </w:t>
            </w:r>
            <w:r>
              <w:t>2</w:t>
            </w:r>
            <w:r w:rsidRPr="003E351E">
              <w:t xml:space="preserve"> 00 </w:t>
            </w:r>
            <w:r>
              <w:t>2606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1,0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1,0</w:t>
            </w:r>
          </w:p>
        </w:tc>
      </w:tr>
      <w:tr w:rsidR="00E850F7" w:rsidRPr="003E351E" w:rsidTr="002A7AFA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Подпрограмма "Комплексные меры противодействие их злоупотреблению наркотиками и их незаконному обороту"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B83535">
            <w:r w:rsidRPr="003E351E">
              <w:t xml:space="preserve">05 </w:t>
            </w:r>
            <w:r>
              <w:t>3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2,0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2,0</w:t>
            </w:r>
          </w:p>
        </w:tc>
      </w:tr>
      <w:tr w:rsidR="00E850F7" w:rsidRPr="003E351E" w:rsidTr="002A7AFA">
        <w:trPr>
          <w:trHeight w:val="229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Изготовление и размещение тематической полиграфической продукции в местах массового пребывания людей в рамках подпрограммы "Комплексные меры противодействие их злоупотреблению наркотиками их незаконному обороту на 2014 -2020 годы" муниципальной программы Гашунского сельского поселения "Обеспечение общественного порядка и противодействие преступности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B83535">
            <w:r w:rsidRPr="003E351E">
              <w:t xml:space="preserve">05 </w:t>
            </w:r>
            <w:r>
              <w:t>3</w:t>
            </w:r>
            <w:r w:rsidRPr="003E351E">
              <w:t xml:space="preserve"> 00 26</w:t>
            </w:r>
            <w:r>
              <w:t>07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>
              <w:t>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2,0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2,0</w:t>
            </w:r>
          </w:p>
        </w:tc>
      </w:tr>
      <w:tr w:rsidR="00E850F7" w:rsidRPr="003E351E" w:rsidTr="002A7AFA">
        <w:trPr>
          <w:trHeight w:val="534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Муниципальная программа Гашунского сельского поселения "Энергосбережение и повышение энергетической эффективности на 2014-2020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B83535">
            <w:r w:rsidRPr="003E351E">
              <w:t>0</w:t>
            </w:r>
            <w:r>
              <w:t>6</w:t>
            </w:r>
            <w:r w:rsidRPr="003E351E">
              <w:t xml:space="preserve"> </w:t>
            </w:r>
            <w:r>
              <w:t>0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3,0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3,0</w:t>
            </w:r>
          </w:p>
        </w:tc>
      </w:tr>
      <w:tr w:rsidR="00E850F7" w:rsidRPr="003E351E" w:rsidTr="00B83535">
        <w:trPr>
          <w:trHeight w:val="98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Подпрограмма "Энергосбережение и повышение энергетической эффективности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B83535">
            <w:r w:rsidRPr="003E351E">
              <w:t>0</w:t>
            </w:r>
            <w:r>
              <w:t>6</w:t>
            </w:r>
            <w:r w:rsidRPr="003E351E">
              <w:t xml:space="preserve"> </w:t>
            </w:r>
            <w:r>
              <w:t>1</w:t>
            </w:r>
            <w:r w:rsidRPr="003E351E">
              <w:t xml:space="preserve"> 00 </w:t>
            </w:r>
            <w:r>
              <w:t>0000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3,0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3,0</w:t>
            </w:r>
          </w:p>
        </w:tc>
      </w:tr>
      <w:tr w:rsidR="00E850F7" w:rsidRPr="003E351E" w:rsidTr="002A7AFA">
        <w:trPr>
          <w:trHeight w:val="55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"Энергосбережение и повышение энергетической эффективности на 2014-2020 годы" (Субсидии бюджетным учреждениям)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B83535">
            <w:r w:rsidRPr="003E351E">
              <w:t xml:space="preserve">06 </w:t>
            </w:r>
            <w:r>
              <w:t>1</w:t>
            </w:r>
            <w:r w:rsidRPr="003E351E">
              <w:t xml:space="preserve"> 00 </w:t>
            </w:r>
            <w:r>
              <w:t>0059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3,0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3,0</w:t>
            </w:r>
          </w:p>
        </w:tc>
      </w:tr>
      <w:tr w:rsidR="00E850F7" w:rsidRPr="003E351E" w:rsidTr="002A7AFA">
        <w:trPr>
          <w:trHeight w:val="55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на 2014-2020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B0349">
            <w:r w:rsidRPr="003E351E">
              <w:t>0</w:t>
            </w:r>
            <w:r>
              <w:t>8</w:t>
            </w:r>
            <w:r w:rsidRPr="003E351E">
              <w:t xml:space="preserve"> </w:t>
            </w:r>
            <w:r>
              <w:t>0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3,9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1,2</w:t>
            </w:r>
          </w:p>
        </w:tc>
      </w:tr>
      <w:tr w:rsidR="00E850F7" w:rsidRPr="003E351E" w:rsidTr="003B0349">
        <w:trPr>
          <w:trHeight w:val="68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Подпрограмма "Пожарная безопасность"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B0349">
            <w:r w:rsidRPr="003E351E">
              <w:t>0</w:t>
            </w:r>
            <w:r>
              <w:t>8</w:t>
            </w:r>
            <w:r w:rsidRPr="003E351E">
              <w:t xml:space="preserve"> 1 00 </w:t>
            </w:r>
            <w:r>
              <w:t>0000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B26A0">
            <w:pPr>
              <w:jc w:val="right"/>
            </w:pPr>
            <w:r>
              <w:t>3,9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B26A0">
            <w:pPr>
              <w:jc w:val="right"/>
            </w:pPr>
            <w:r>
              <w:t>1,2</w:t>
            </w:r>
          </w:p>
        </w:tc>
      </w:tr>
      <w:tr w:rsidR="00E850F7" w:rsidRPr="003E351E" w:rsidTr="002A7AFA">
        <w:trPr>
          <w:trHeight w:val="86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Мероприятия по обеспечению пожарной безопасности в рамках подпрограммы "Пожарная безопасность" муниципальной программы "Защита населения и территории от чрезвычайных ситуаций, обеспечение пожарной безопасности людей на водных объектах на 2014-2020 годы"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B0349">
            <w:r w:rsidRPr="003E351E">
              <w:t xml:space="preserve">08 </w:t>
            </w:r>
            <w:r>
              <w:t>1</w:t>
            </w:r>
            <w:r w:rsidRPr="003E351E">
              <w:t xml:space="preserve"> 00 </w:t>
            </w:r>
            <w:r>
              <w:t>2611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B0349">
            <w:r w:rsidRPr="003E351E">
              <w:t> </w:t>
            </w:r>
            <w: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05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B26A0">
            <w:pPr>
              <w:jc w:val="right"/>
            </w:pPr>
            <w:r>
              <w:t>3,9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B26A0">
            <w:pPr>
              <w:jc w:val="right"/>
            </w:pPr>
            <w:r>
              <w:t>1,2</w:t>
            </w:r>
          </w:p>
        </w:tc>
      </w:tr>
      <w:tr w:rsidR="00E850F7" w:rsidRPr="003E351E" w:rsidTr="002A7AFA">
        <w:trPr>
          <w:trHeight w:val="83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Муниципальная программа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E86ACD">
            <w:r w:rsidRPr="003E351E">
              <w:t>0</w:t>
            </w:r>
            <w:r>
              <w:t>9 0</w:t>
            </w:r>
            <w:r w:rsidRPr="003E351E">
              <w:t xml:space="preserve">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B26A0">
            <w:pPr>
              <w:jc w:val="right"/>
            </w:pPr>
            <w:r>
              <w:t>3 746,6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B26A0">
            <w:pPr>
              <w:jc w:val="right"/>
            </w:pPr>
            <w:r>
              <w:t>3 755,3</w:t>
            </w:r>
          </w:p>
        </w:tc>
      </w:tr>
      <w:tr w:rsidR="00E850F7" w:rsidRPr="003E351E" w:rsidTr="00E86ACD">
        <w:trPr>
          <w:trHeight w:val="105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Подпрограмма "Нормативно-методологическое обеспечение и организация бюджетного процесса"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B067C8">
            <w:r w:rsidRPr="003E351E">
              <w:t>0</w:t>
            </w:r>
            <w:r>
              <w:t>9</w:t>
            </w:r>
            <w:r w:rsidRPr="003E351E">
              <w:t xml:space="preserve"> </w:t>
            </w:r>
            <w:r>
              <w:t>2</w:t>
            </w:r>
            <w:r w:rsidRPr="003E351E">
              <w:t xml:space="preserve"> 00 </w:t>
            </w:r>
            <w:r>
              <w:t>0000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/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3 746,6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3 755,3</w:t>
            </w:r>
          </w:p>
        </w:tc>
      </w:tr>
      <w:tr w:rsidR="00E850F7" w:rsidRPr="003E351E" w:rsidTr="002A7AFA">
        <w:trPr>
          <w:trHeight w:val="83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Расходы на выплаты по оплате труда работников органов местного самоуправления в рамках подпрограммы "Нормативно- 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B067C8">
            <w:r w:rsidRPr="003E351E">
              <w:t xml:space="preserve">09 </w:t>
            </w:r>
            <w:r>
              <w:t>2</w:t>
            </w:r>
            <w:r w:rsidRPr="003E351E">
              <w:t xml:space="preserve"> 00 00</w:t>
            </w:r>
            <w:r>
              <w:t>11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04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3 328,4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2A7AFA">
            <w:pPr>
              <w:jc w:val="right"/>
            </w:pPr>
            <w:r>
              <w:t>3 328,4</w:t>
            </w:r>
          </w:p>
        </w:tc>
      </w:tr>
      <w:tr w:rsidR="00E850F7" w:rsidRPr="003E351E" w:rsidTr="002A7AFA">
        <w:trPr>
          <w:trHeight w:val="258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Расходы на обеспечение деятельности органов местного самоуправления в рамках подпрограммы "Нормативно- 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B067C8">
            <w:r w:rsidRPr="003E351E">
              <w:t xml:space="preserve">09 </w:t>
            </w:r>
            <w:r>
              <w:t>2</w:t>
            </w:r>
            <w:r w:rsidRPr="003E351E">
              <w:t xml:space="preserve"> 00 00</w:t>
            </w:r>
            <w:r>
              <w:t>19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  <w:r>
              <w:t>04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418,2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2A7AFA">
            <w:pPr>
              <w:jc w:val="right"/>
            </w:pPr>
            <w:r>
              <w:t>415,2</w:t>
            </w:r>
          </w:p>
        </w:tc>
      </w:tr>
      <w:tr w:rsidR="00E850F7" w:rsidRPr="00F847A8" w:rsidTr="002A7AFA">
        <w:trPr>
          <w:trHeight w:val="75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В рамках непрограммных расходов органов местного самоуправления Гашунского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99 0 00 00000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A944FB" w:rsidRDefault="00E850F7" w:rsidP="00F55FCC">
            <w:pPr>
              <w:jc w:val="right"/>
            </w:pPr>
            <w:r>
              <w:t>162,8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A944FB" w:rsidRDefault="00E850F7" w:rsidP="003E351E">
            <w:pPr>
              <w:jc w:val="right"/>
            </w:pPr>
            <w:r>
              <w:t>162,8</w:t>
            </w:r>
          </w:p>
        </w:tc>
      </w:tr>
      <w:tr w:rsidR="00E850F7" w:rsidRPr="00F847A8" w:rsidTr="002A7AFA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В рамках непрограммных расходов органов местного самоуправления Гашунского сельского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99 9 00 00000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A944FB" w:rsidRDefault="00E850F7" w:rsidP="00F55FCC">
            <w:pPr>
              <w:jc w:val="right"/>
            </w:pPr>
            <w:r>
              <w:t>162,8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A944FB" w:rsidRDefault="00E850F7" w:rsidP="003E351E">
            <w:pPr>
              <w:jc w:val="right"/>
            </w:pPr>
            <w:r>
              <w:t>162,8</w:t>
            </w:r>
          </w:p>
        </w:tc>
      </w:tr>
      <w:tr w:rsidR="00E850F7" w:rsidRPr="003E351E" w:rsidTr="00C9786E">
        <w:trPr>
          <w:trHeight w:val="106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«Гашунское сельское поселение» в рамках непрограммного направления деятельности «Реализация функций иных органов местного самоуправления Гашунского сельского поселения" (Публичные нормативные социальные выплаты гражданам)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99 9 00 13010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83,3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A944FB">
            <w:pPr>
              <w:jc w:val="right"/>
            </w:pPr>
            <w:r>
              <w:t>83,3</w:t>
            </w:r>
          </w:p>
        </w:tc>
      </w:tr>
      <w:tr w:rsidR="00E850F7" w:rsidRPr="003E351E" w:rsidTr="005B3DC9">
        <w:trPr>
          <w:trHeight w:val="1046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5B3DC9">
            <w:r w:rsidRPr="003E351E">
              <w:t>99 9 00 26</w:t>
            </w:r>
            <w:r>
              <w:t>28</w:t>
            </w:r>
            <w:r w:rsidRPr="003E351E"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850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13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10,0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 w:rsidRPr="003E351E">
              <w:t>10,0</w:t>
            </w:r>
          </w:p>
        </w:tc>
      </w:tr>
      <w:tr w:rsidR="00E850F7" w:rsidRPr="003E351E" w:rsidTr="00A944FB">
        <w:trPr>
          <w:trHeight w:val="84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>Расходы на осуществление первичного воинского учета на территориях, где отсутствуют военные комиссариаты в рамках непрограммных расходов органов местного самоуправления Гашунского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99 9 00 51180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03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69,3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>
              <w:t>69,3</w:t>
            </w:r>
          </w:p>
        </w:tc>
      </w:tr>
      <w:tr w:rsidR="00E850F7" w:rsidRPr="003E351E" w:rsidTr="00603B6A">
        <w:trPr>
          <w:trHeight w:val="3394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0F7" w:rsidRDefault="00E850F7">
            <w:r>
              <w:t xml:space="preserve">Расходы на осуществление полномочий по определению в соответствии с частью 1 статья 11.2 Областного закона от 25 октября 2002 года № 273- ЗС"Об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органов местного самоуправления Гашунского сельского поселения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99 9 00 72390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r w:rsidRPr="003E351E">
              <w:t>04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F55FCC">
            <w:pPr>
              <w:jc w:val="right"/>
            </w:pPr>
            <w:r>
              <w:t>0,2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850F7" w:rsidRPr="003E351E" w:rsidRDefault="00E850F7" w:rsidP="003E351E">
            <w:pPr>
              <w:jc w:val="right"/>
            </w:pPr>
            <w:r w:rsidRPr="003E351E">
              <w:t>0,2</w:t>
            </w:r>
          </w:p>
        </w:tc>
      </w:tr>
      <w:tr w:rsidR="00E850F7" w:rsidRPr="003E351E" w:rsidTr="00603B6A">
        <w:trPr>
          <w:trHeight w:val="943"/>
        </w:trPr>
        <w:tc>
          <w:tcPr>
            <w:tcW w:w="4408" w:type="dxa"/>
            <w:tcBorders>
              <w:top w:val="single" w:sz="4" w:space="0" w:color="auto"/>
            </w:tcBorders>
          </w:tcPr>
          <w:p w:rsidR="00E850F7" w:rsidRDefault="00E850F7"/>
          <w:p w:rsidR="00E850F7" w:rsidRDefault="00E850F7">
            <w:r>
              <w:t>Председатель Собрания депутатов-</w:t>
            </w:r>
          </w:p>
          <w:p w:rsidR="00E850F7" w:rsidRDefault="00E850F7">
            <w:r>
              <w:t>глава Гашунского сельского поселения</w:t>
            </w:r>
            <w:r>
              <w:tab/>
            </w:r>
          </w:p>
          <w:p w:rsidR="00E850F7" w:rsidRDefault="00E850F7"/>
        </w:tc>
        <w:tc>
          <w:tcPr>
            <w:tcW w:w="6282" w:type="dxa"/>
            <w:gridSpan w:val="6"/>
            <w:tcBorders>
              <w:top w:val="single" w:sz="4" w:space="0" w:color="auto"/>
            </w:tcBorders>
          </w:tcPr>
          <w:p w:rsidR="00E850F7" w:rsidRDefault="00E850F7" w:rsidP="005B3DC9">
            <w:r>
              <w:t xml:space="preserve">                                                   </w:t>
            </w:r>
          </w:p>
          <w:p w:rsidR="00E850F7" w:rsidRDefault="00E850F7" w:rsidP="005B3DC9">
            <w:r>
              <w:t xml:space="preserve">                  </w:t>
            </w:r>
          </w:p>
          <w:p w:rsidR="00E850F7" w:rsidRDefault="00E850F7" w:rsidP="005B3DC9">
            <w:r>
              <w:t xml:space="preserve">                                                Л.В. Нечаева</w:t>
            </w:r>
          </w:p>
          <w:p w:rsidR="00E850F7" w:rsidRPr="003E351E" w:rsidRDefault="00E850F7" w:rsidP="003E351E">
            <w:pPr>
              <w:jc w:val="right"/>
            </w:pPr>
          </w:p>
        </w:tc>
      </w:tr>
    </w:tbl>
    <w:p w:rsidR="00E850F7" w:rsidRDefault="00E850F7" w:rsidP="00611059"/>
    <w:p w:rsidR="00E850F7" w:rsidRDefault="00E850F7" w:rsidP="00611059"/>
    <w:p w:rsidR="00E850F7" w:rsidRPr="00F55FCC" w:rsidRDefault="00E850F7" w:rsidP="00F55FCC"/>
    <w:p w:rsidR="00E850F7" w:rsidRPr="00F55FCC" w:rsidRDefault="00E850F7" w:rsidP="00F55FCC"/>
    <w:p w:rsidR="00E850F7" w:rsidRPr="00F55FCC" w:rsidRDefault="00E850F7" w:rsidP="00F55FCC"/>
    <w:p w:rsidR="00E850F7" w:rsidRDefault="00E850F7" w:rsidP="00F55FCC"/>
    <w:p w:rsidR="00E850F7" w:rsidRPr="00F55FCC" w:rsidRDefault="00E850F7" w:rsidP="00F55FCC">
      <w:pPr>
        <w:jc w:val="center"/>
      </w:pPr>
    </w:p>
    <w:sectPr w:rsidR="00E850F7" w:rsidRPr="00F55FCC" w:rsidSect="00520BD5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BD5"/>
    <w:rsid w:val="00033EF8"/>
    <w:rsid w:val="00077FC0"/>
    <w:rsid w:val="000910FD"/>
    <w:rsid w:val="000E565C"/>
    <w:rsid w:val="00106845"/>
    <w:rsid w:val="0016284B"/>
    <w:rsid w:val="001F5E74"/>
    <w:rsid w:val="0020222D"/>
    <w:rsid w:val="002A7AFA"/>
    <w:rsid w:val="00316A80"/>
    <w:rsid w:val="003B0349"/>
    <w:rsid w:val="003E351E"/>
    <w:rsid w:val="00452320"/>
    <w:rsid w:val="00470377"/>
    <w:rsid w:val="00496147"/>
    <w:rsid w:val="004B70D7"/>
    <w:rsid w:val="00520BD5"/>
    <w:rsid w:val="0053315B"/>
    <w:rsid w:val="005B3DC9"/>
    <w:rsid w:val="00603B6A"/>
    <w:rsid w:val="00611059"/>
    <w:rsid w:val="0064300C"/>
    <w:rsid w:val="00656734"/>
    <w:rsid w:val="006806C6"/>
    <w:rsid w:val="006F35E9"/>
    <w:rsid w:val="00733822"/>
    <w:rsid w:val="00764AF1"/>
    <w:rsid w:val="00770124"/>
    <w:rsid w:val="008F2B16"/>
    <w:rsid w:val="00960DA6"/>
    <w:rsid w:val="00A944FB"/>
    <w:rsid w:val="00AB6B94"/>
    <w:rsid w:val="00B067C8"/>
    <w:rsid w:val="00B42627"/>
    <w:rsid w:val="00B83535"/>
    <w:rsid w:val="00BB16FD"/>
    <w:rsid w:val="00BC2948"/>
    <w:rsid w:val="00BE5EF2"/>
    <w:rsid w:val="00C0020C"/>
    <w:rsid w:val="00C60D57"/>
    <w:rsid w:val="00C80D71"/>
    <w:rsid w:val="00C9786E"/>
    <w:rsid w:val="00CB0600"/>
    <w:rsid w:val="00CE5B6C"/>
    <w:rsid w:val="00E07C8E"/>
    <w:rsid w:val="00E850F7"/>
    <w:rsid w:val="00E86ACD"/>
    <w:rsid w:val="00F13DF6"/>
    <w:rsid w:val="00F37612"/>
    <w:rsid w:val="00F55FCC"/>
    <w:rsid w:val="00F847A8"/>
    <w:rsid w:val="00FB26A0"/>
    <w:rsid w:val="00FC68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C8E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0BD5"/>
    <w:pPr>
      <w:keepNext/>
      <w:jc w:val="center"/>
      <w:outlineLvl w:val="3"/>
    </w:pPr>
    <w:rPr>
      <w:b/>
      <w:bCs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paragraph" w:customStyle="1" w:styleId="CharCharCharChar">
    <w:name w:val="Char Char Char Char"/>
    <w:basedOn w:val="Normal"/>
    <w:next w:val="Normal"/>
    <w:uiPriority w:val="99"/>
    <w:semiHidden/>
    <w:rsid w:val="00520BD5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44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5</Pages>
  <Words>1297</Words>
  <Characters>7395</Characters>
  <Application>Microsoft Office Outlook</Application>
  <DocSecurity>0</DocSecurity>
  <Lines>0</Lines>
  <Paragraphs>0</Paragraphs>
  <ScaleCrop>false</ScaleCrop>
  <Company>РайФо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28</dc:title>
  <dc:subject/>
  <dc:creator>kibalova</dc:creator>
  <cp:keywords/>
  <dc:description/>
  <cp:lastModifiedBy>User</cp:lastModifiedBy>
  <cp:revision>2</cp:revision>
  <dcterms:created xsi:type="dcterms:W3CDTF">2016-12-27T09:01:00Z</dcterms:created>
  <dcterms:modified xsi:type="dcterms:W3CDTF">2016-12-27T09:01:00Z</dcterms:modified>
</cp:coreProperties>
</file>